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4ADC4" w14:textId="77777777" w:rsidR="008A76AB" w:rsidRDefault="00913E3B" w:rsidP="008A7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A76A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A76AB">
        <w:rPr>
          <w:rFonts w:ascii="Times New Roman" w:hAnsi="Times New Roman" w:cs="Times New Roman"/>
          <w:sz w:val="24"/>
          <w:szCs w:val="24"/>
        </w:rPr>
        <w:t>fl.1413)</w:t>
      </w:r>
    </w:p>
    <w:p w14:paraId="1F6B11E5" w14:textId="77777777" w:rsidR="008A76AB" w:rsidRDefault="008A76AB" w:rsidP="008A7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9A41ED" w14:textId="77777777" w:rsidR="008A76AB" w:rsidRDefault="008A76AB" w:rsidP="008A7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E002BA" w14:textId="77777777" w:rsidR="008A76AB" w:rsidRDefault="008A76AB" w:rsidP="008A7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Warminster,</w:t>
      </w:r>
    </w:p>
    <w:p w14:paraId="75D58D68" w14:textId="77777777" w:rsidR="008A76AB" w:rsidRDefault="008A76AB" w:rsidP="008A7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Sir William </w:t>
      </w:r>
      <w:proofErr w:type="spellStart"/>
      <w:r w:rsidRPr="00E067EB">
        <w:rPr>
          <w:rFonts w:ascii="Times New Roman" w:hAnsi="Times New Roman" w:cs="Times New Roman"/>
          <w:sz w:val="24"/>
          <w:szCs w:val="24"/>
        </w:rPr>
        <w:t>Brantyngham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C9EC7F1" w14:textId="77777777" w:rsidR="008A76AB" w:rsidRDefault="008A76AB" w:rsidP="008A7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20-43)</w:t>
      </w:r>
    </w:p>
    <w:p w14:paraId="12693774" w14:textId="77777777" w:rsidR="008A76AB" w:rsidRDefault="008A76AB" w:rsidP="008A7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811AE1" w14:textId="77777777" w:rsidR="008A76AB" w:rsidRDefault="008A76AB" w:rsidP="008A7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F11D5B" w14:textId="77777777" w:rsidR="008A76AB" w:rsidRPr="00E067EB" w:rsidRDefault="008A76AB" w:rsidP="008A7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07CB9578" w14:textId="74FFE9F2" w:rsidR="00BA00AB" w:rsidRPr="00913E3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13E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80E2A" w14:textId="77777777" w:rsidR="00913E3B" w:rsidRDefault="00913E3B" w:rsidP="009139A6">
      <w:r>
        <w:separator/>
      </w:r>
    </w:p>
  </w:endnote>
  <w:endnote w:type="continuationSeparator" w:id="0">
    <w:p w14:paraId="60E1431D" w14:textId="77777777" w:rsidR="00913E3B" w:rsidRDefault="00913E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2D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643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55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1D47E" w14:textId="77777777" w:rsidR="00913E3B" w:rsidRDefault="00913E3B" w:rsidP="009139A6">
      <w:r>
        <w:separator/>
      </w:r>
    </w:p>
  </w:footnote>
  <w:footnote w:type="continuationSeparator" w:id="0">
    <w:p w14:paraId="2D369C8F" w14:textId="77777777" w:rsidR="00913E3B" w:rsidRDefault="00913E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C5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83B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9E6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E3B"/>
    <w:rsid w:val="000666E0"/>
    <w:rsid w:val="002510B7"/>
    <w:rsid w:val="005C130B"/>
    <w:rsid w:val="00826F5C"/>
    <w:rsid w:val="008A76AB"/>
    <w:rsid w:val="009139A6"/>
    <w:rsid w:val="00913E3B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FAD84"/>
  <w15:chartTrackingRefBased/>
  <w15:docId w15:val="{E9B6FA3B-236B-4A75-BA48-4E494D4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2021-09-23T16:36:00Z</dcterms:created>
  <dcterms:modified xsi:type="dcterms:W3CDTF">2021-09-23T17:59:00Z</dcterms:modified>
</cp:coreProperties>
</file>